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7C61" w14:textId="6D4D65FD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E0A24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</w:t>
      </w:r>
      <w:r w:rsidR="00E0068B">
        <w:rPr>
          <w:rFonts w:ascii="Arial" w:hAnsi="Arial" w:cs="Arial"/>
          <w:b/>
          <w:sz w:val="22"/>
          <w:szCs w:val="22"/>
        </w:rPr>
        <w:t>3244</w:t>
      </w:r>
    </w:p>
    <w:p w14:paraId="12D567D0" w14:textId="0D9983BA" w:rsidR="00B70FB2" w:rsidRPr="00B63A34" w:rsidRDefault="008E0A24" w:rsidP="00B70FB2">
      <w:pPr>
        <w:pStyle w:val="af2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October</w:t>
      </w:r>
      <w:r w:rsidR="00B70FB2" w:rsidRPr="00B63A34">
        <w:rPr>
          <w:rFonts w:cs="Arial"/>
          <w:bCs/>
          <w:sz w:val="22"/>
          <w:szCs w:val="22"/>
        </w:rPr>
        <w:t xml:space="preserve">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6A124B18" w:rsidR="00BE673B" w:rsidRPr="00A0092C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Reply LS on control plane </w:t>
      </w:r>
      <w:proofErr w:type="spellStart"/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CIoT</w:t>
      </w:r>
      <w:proofErr w:type="spellEnd"/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with overhead reduction</w:t>
      </w:r>
    </w:p>
    <w:p w14:paraId="5F92E43B" w14:textId="09B5D91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S3-25</w:t>
      </w:r>
      <w:r w:rsidR="007F7A31" w:rsidRPr="007F7A31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3106</w:t>
      </w:r>
      <w:r w:rsidR="007F7A31" w:rsidRPr="007F7A31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/C1-25564 </w:t>
      </w:r>
      <w:r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control plane </w:t>
      </w:r>
      <w:proofErr w:type="spellStart"/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CIoT</w:t>
      </w:r>
      <w:proofErr w:type="spellEnd"/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with overhead reduction</w:t>
      </w:r>
    </w:p>
    <w:p w14:paraId="214A843A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p w14:paraId="42BF61EA" w14:textId="2328DD00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NORDAT_CP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3DCE5CD9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vivo </w:t>
      </w:r>
      <w:r w:rsidR="00D85DC8" w:rsidRPr="00CA5FE1">
        <w:rPr>
          <w:rFonts w:ascii="Arial" w:eastAsia="等线" w:hAnsi="Arial" w:cs="Arial"/>
          <w:color w:val="FF0000"/>
          <w:kern w:val="2"/>
          <w:sz w:val="22"/>
          <w:szCs w:val="22"/>
          <w:highlight w:val="yellow"/>
          <w:lang w:val="fr-FR" w:eastAsia="zh-CN"/>
          <w14:ligatures w14:val="standardContextual"/>
        </w:rPr>
        <w:t>[To be 3GPP SA3]</w:t>
      </w:r>
    </w:p>
    <w:p w14:paraId="48BE7FAE" w14:textId="608E06FD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A0092C" w:rsidRPr="00A0092C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CT1, </w:t>
      </w:r>
      <w:r w:rsidR="00D85DC8" w:rsidRPr="00A0092C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SA</w:t>
      </w:r>
      <w:r w:rsidR="00D85DC8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2</w:t>
      </w:r>
    </w:p>
    <w:p w14:paraId="4F35161E" w14:textId="1EA425D4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D5DD576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1A5529"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S3-25</w:t>
      </w:r>
      <w:r w:rsidR="00BB71C5"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3245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56266322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>CT1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412E36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>LS on</w:t>
      </w:r>
      <w:r w:rsidR="005E1B11" w:rsidRP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control plane </w:t>
      </w:r>
      <w:proofErr w:type="spellStart"/>
      <w:r w:rsidR="005E1B11" w:rsidRP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>CIoT</w:t>
      </w:r>
      <w:proofErr w:type="spellEnd"/>
      <w:r w:rsidR="005E1B11" w:rsidRP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with overhead reduction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290221" w:rsidRP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S3-25</w:t>
      </w:r>
      <w:r w:rsidR="00BB71C5" w:rsidRPr="00BB71C5">
        <w:rPr>
          <w:rFonts w:ascii="Arial" w:eastAsia="等线" w:hAnsi="Arial" w:cs="Arial"/>
          <w:kern w:val="2"/>
          <w:lang w:val="en-US" w:eastAsia="zh-CN"/>
          <w14:ligatures w14:val="standardContextual"/>
        </w:rPr>
        <w:t>3106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/</w:t>
      </w:r>
      <w:r w:rsid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>C1</w:t>
      </w:r>
      <w:r w:rsidR="00290221" w:rsidRP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-25</w:t>
      </w:r>
      <w:r w:rsid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>5649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).</w:t>
      </w:r>
    </w:p>
    <w:p w14:paraId="3A9EFFF4" w14:textId="068944DA" w:rsidR="008E4194" w:rsidRPr="008E4194" w:rsidRDefault="00C80C24" w:rsidP="005E1B11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has </w:t>
      </w:r>
      <w:bookmarkStart w:id="0" w:name="OLE_LINK3"/>
      <w:bookmarkStart w:id="1" w:name="OLE_LINK4"/>
      <w:r w:rsid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>made alignment work as agreed in the attachment.</w:t>
      </w:r>
    </w:p>
    <w:bookmarkEnd w:id="0"/>
    <w:bookmarkEnd w:id="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012CB7C6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5E1B11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CT1, SA2</w:t>
      </w:r>
    </w:p>
    <w:p w14:paraId="1B8E04FF" w14:textId="491D65B8" w:rsidR="00F10063" w:rsidRDefault="00AD686C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kindly asks </w:t>
      </w:r>
      <w:r w:rsid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CT1 and 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4FE39351" w14:textId="61034BEC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 w:rsidR="005E1B11">
        <w:rPr>
          <w:rFonts w:ascii="Arial" w:eastAsia="宋体" w:hAnsi="Arial" w:cs="Arial"/>
          <w:bCs/>
          <w:sz w:val="36"/>
          <w:szCs w:val="36"/>
          <w:lang w:val="en-US" w:eastAsia="zh-CN"/>
        </w:rPr>
        <w:t>3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06B564A7" w14:textId="4B6639CB" w:rsid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</w:t>
      </w:r>
      <w:r w:rsidR="005E1B11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Meeting #1</w:t>
      </w:r>
      <w:r w:rsidR="009C3275">
        <w:rPr>
          <w:rFonts w:ascii="Arial" w:hAnsi="Arial" w:cs="Arial"/>
          <w:lang w:eastAsia="zh-CN"/>
        </w:rPr>
        <w:t>25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等线" w:hAnsi="Arial" w:cs="Arial"/>
          <w:lang w:eastAsia="zh-CN"/>
        </w:rPr>
        <w:t>2025-</w:t>
      </w:r>
      <w:r w:rsidR="00B91AC6">
        <w:rPr>
          <w:rFonts w:ascii="Arial" w:eastAsia="等线" w:hAnsi="Arial" w:cs="Arial" w:hint="eastAsia"/>
          <w:lang w:eastAsia="zh-CN"/>
        </w:rPr>
        <w:t>1</w:t>
      </w:r>
      <w:r w:rsidR="009C3275">
        <w:rPr>
          <w:rFonts w:ascii="Arial" w:eastAsia="等线" w:hAnsi="Arial" w:cs="Arial"/>
          <w:lang w:eastAsia="zh-CN"/>
        </w:rPr>
        <w:t>1</w:t>
      </w:r>
      <w:r w:rsidR="00B91AC6">
        <w:rPr>
          <w:rFonts w:ascii="Arial" w:eastAsia="等线" w:hAnsi="Arial" w:cs="Arial" w:hint="eastAsia"/>
          <w:lang w:eastAsia="zh-CN"/>
        </w:rPr>
        <w:t>-1</w:t>
      </w:r>
      <w:r w:rsidR="00B71D7B">
        <w:rPr>
          <w:rFonts w:ascii="Arial" w:eastAsia="等线" w:hAnsi="Arial" w:cs="Arial"/>
          <w:lang w:eastAsia="zh-CN"/>
        </w:rPr>
        <w:t>7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>~</w:t>
      </w:r>
      <w:r w:rsidR="00B91AC6">
        <w:rPr>
          <w:rFonts w:ascii="Arial" w:eastAsia="等线" w:hAnsi="Arial" w:cs="Arial"/>
          <w:lang w:eastAsia="zh-CN"/>
        </w:rPr>
        <w:t xml:space="preserve"> 2025-</w:t>
      </w:r>
      <w:r w:rsidR="00B91AC6">
        <w:rPr>
          <w:rFonts w:ascii="Arial" w:eastAsia="等线" w:hAnsi="Arial" w:cs="Arial" w:hint="eastAsia"/>
          <w:lang w:eastAsia="zh-CN"/>
        </w:rPr>
        <w:t>1</w:t>
      </w:r>
      <w:r w:rsidR="00B71D7B">
        <w:rPr>
          <w:rFonts w:ascii="Arial" w:eastAsia="等线" w:hAnsi="Arial" w:cs="Arial"/>
          <w:lang w:eastAsia="zh-CN"/>
        </w:rPr>
        <w:t>1</w:t>
      </w:r>
      <w:r>
        <w:rPr>
          <w:rFonts w:ascii="Arial" w:eastAsia="等线" w:hAnsi="Arial" w:cs="Arial"/>
          <w:lang w:eastAsia="zh-CN"/>
        </w:rPr>
        <w:t>-</w:t>
      </w:r>
      <w:r w:rsidR="00B71D7B">
        <w:rPr>
          <w:rFonts w:ascii="Arial" w:eastAsia="等线" w:hAnsi="Arial" w:cs="Arial"/>
          <w:lang w:eastAsia="zh-CN"/>
        </w:rPr>
        <w:t>2</w:t>
      </w:r>
      <w:r w:rsidR="00B91AC6"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ab/>
      </w:r>
      <w:r w:rsidR="00DE1F18" w:rsidRPr="00DE1F18"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2EA3D277" w14:textId="56181E8C" w:rsidR="005E1B11" w:rsidRPr="00FE405E" w:rsidRDefault="005E1B11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>TSG SA WG3 Meeting #126</w:t>
      </w:r>
      <w:r>
        <w:rPr>
          <w:rFonts w:ascii="Arial" w:hAnsi="Arial" w:cs="Arial"/>
          <w:lang w:eastAsia="zh-CN"/>
        </w:rPr>
        <w:tab/>
        <w:t xml:space="preserve">2026-02-09 </w:t>
      </w:r>
      <w:r>
        <w:rPr>
          <w:rFonts w:ascii="Arial" w:eastAsia="等线" w:hAnsi="Arial" w:cs="Arial" w:hint="eastAsia"/>
          <w:lang w:eastAsia="zh-CN"/>
        </w:rPr>
        <w:t>~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2026-02-13</w:t>
      </w:r>
      <w:r>
        <w:rPr>
          <w:rFonts w:ascii="Arial" w:hAnsi="Arial" w:cs="Arial"/>
          <w:lang w:eastAsia="zh-CN"/>
        </w:rPr>
        <w:tab/>
      </w:r>
      <w:proofErr w:type="gramStart"/>
      <w:r w:rsidRPr="005E1B11">
        <w:rPr>
          <w:rFonts w:ascii="Arial" w:hAnsi="Arial" w:cs="Arial"/>
          <w:lang w:eastAsia="zh-CN"/>
        </w:rPr>
        <w:t>India</w:t>
      </w:r>
      <w:r w:rsidR="009343DB">
        <w:rPr>
          <w:rFonts w:ascii="Arial" w:hAnsi="Arial" w:cs="Arial"/>
          <w:lang w:eastAsia="zh-CN"/>
        </w:rPr>
        <w:t>(</w:t>
      </w:r>
      <w:proofErr w:type="gramEnd"/>
      <w:r w:rsidR="009343DB">
        <w:rPr>
          <w:rFonts w:ascii="Arial" w:hAnsi="Arial" w:cs="Arial"/>
          <w:lang w:eastAsia="zh-CN"/>
        </w:rPr>
        <w:t>TBD)</w:t>
      </w:r>
    </w:p>
    <w:sectPr w:rsidR="005E1B11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C3DCA" w14:textId="77777777" w:rsidR="00535A04" w:rsidRDefault="00535A04">
      <w:pPr>
        <w:spacing w:after="0"/>
      </w:pPr>
      <w:r>
        <w:separator/>
      </w:r>
    </w:p>
  </w:endnote>
  <w:endnote w:type="continuationSeparator" w:id="0">
    <w:p w14:paraId="53B593E6" w14:textId="77777777" w:rsidR="00535A04" w:rsidRDefault="00535A04">
      <w:pPr>
        <w:spacing w:after="0"/>
      </w:pPr>
      <w:r>
        <w:continuationSeparator/>
      </w:r>
    </w:p>
  </w:endnote>
  <w:endnote w:type="continuationNotice" w:id="1">
    <w:p w14:paraId="74B79461" w14:textId="77777777" w:rsidR="00535A04" w:rsidRDefault="00535A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BF631" w14:textId="77777777" w:rsidR="00535A04" w:rsidRDefault="00535A04">
      <w:pPr>
        <w:spacing w:after="0"/>
      </w:pPr>
      <w:r>
        <w:separator/>
      </w:r>
    </w:p>
  </w:footnote>
  <w:footnote w:type="continuationSeparator" w:id="0">
    <w:p w14:paraId="56ED68BF" w14:textId="77777777" w:rsidR="00535A04" w:rsidRDefault="00535A04">
      <w:pPr>
        <w:spacing w:after="0"/>
      </w:pPr>
      <w:r>
        <w:continuationSeparator/>
      </w:r>
    </w:p>
  </w:footnote>
  <w:footnote w:type="continuationNotice" w:id="1">
    <w:p w14:paraId="40DAADC4" w14:textId="77777777" w:rsidR="00535A04" w:rsidRDefault="00535A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af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3AAA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6175"/>
    <w:rsid w:val="004E0CD0"/>
    <w:rsid w:val="004E331C"/>
    <w:rsid w:val="004E7EB7"/>
    <w:rsid w:val="004F2DF5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A04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1B11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0107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31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0A24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343DB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092C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25A"/>
    <w:rsid w:val="00A82B43"/>
    <w:rsid w:val="00A83F5B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B71C5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43DE"/>
    <w:rsid w:val="00C95985"/>
    <w:rsid w:val="00CA1680"/>
    <w:rsid w:val="00CA1AE0"/>
    <w:rsid w:val="00CA1E6F"/>
    <w:rsid w:val="00CA5FE1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068B"/>
    <w:rsid w:val="00E016E9"/>
    <w:rsid w:val="00E01A97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aliases w:val="header odd,header,header odd1,header odd2,header odd3,header odd4,header odd5,header odd6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7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basedOn w:val="a0"/>
    <w:qFormat/>
    <w:rPr>
      <w:sz w:val="16"/>
      <w:szCs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页眉 字符"/>
    <w:aliases w:val="header odd 字符,header 字符,header odd1 字符,header odd2 字符,header odd3 字符,header odd4 字符,header odd5 字符,header odd6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6">
    <w:name w:val="脚注文本 字符"/>
    <w:link w:val="af5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4">
    <w:name w:val="列表项目符号 2 字符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af3">
    <w:name w:val="页脚 字符"/>
    <w:link w:val="af1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f0">
    <w:name w:val="批注框文本 字符"/>
    <w:basedOn w:val="a0"/>
    <w:link w:val="af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a">
    <w:name w:val="批注主题 字符"/>
    <w:basedOn w:val="aa"/>
    <w:link w:val="af9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a8">
    <w:name w:val="文档结构图 字符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ac">
    <w:name w:val="正文文本 字符"/>
    <w:basedOn w:val="a0"/>
    <w:link w:val="ab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e">
    <w:name w:val="纯文本 字符"/>
    <w:basedOn w:val="a0"/>
    <w:link w:val="ad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character" w:customStyle="1" w:styleId="aff3">
    <w:name w:val="列表段落 字符"/>
    <w:link w:val="aff2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6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f4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23</cp:revision>
  <cp:lastPrinted>1900-12-31T16:00:00Z</cp:lastPrinted>
  <dcterms:created xsi:type="dcterms:W3CDTF">2025-08-18T06:09:00Z</dcterms:created>
  <dcterms:modified xsi:type="dcterms:W3CDTF">2025-10-05T01:12:00Z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